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6A0AB4D4"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6024C0" w:rsidRPr="001F0A9F">
        <w:t>C20-0</w:t>
      </w:r>
      <w:r w:rsidR="00713B0B" w:rsidRPr="001F0A9F">
        <w:t>443</w:t>
      </w:r>
      <w:r w:rsidR="006024C0" w:rsidRPr="001F0A9F">
        <w:t>-15</w:t>
      </w:r>
      <w:r w:rsidR="001F0A9F" w:rsidRPr="001F0A9F">
        <w:t>3</w:t>
      </w:r>
      <w:r w:rsidR="0045075D">
        <w:t>8</w:t>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48AB3425" w:rsidR="00A16C6E" w:rsidRPr="00037ACA" w:rsidRDefault="0016733E" w:rsidP="00A16C6E">
      <w:pPr>
        <w:tabs>
          <w:tab w:val="left" w:pos="-720"/>
          <w:tab w:val="right" w:pos="8892"/>
        </w:tabs>
        <w:jc w:val="right"/>
        <w:rPr>
          <w:rFonts w:cs="Arial"/>
          <w:szCs w:val="22"/>
        </w:rPr>
      </w:pPr>
      <w:r>
        <w:rPr>
          <w:rFonts w:cs="Arial"/>
          <w:szCs w:val="22"/>
        </w:rPr>
        <w:t>10</w:t>
      </w:r>
      <w:r w:rsidR="001F0A9F" w:rsidRPr="001F0A9F">
        <w:rPr>
          <w:rFonts w:cs="Arial"/>
          <w:szCs w:val="22"/>
          <w:vertAlign w:val="superscript"/>
        </w:rPr>
        <w:t>th</w:t>
      </w:r>
      <w:r w:rsidR="001F0A9F">
        <w:rPr>
          <w:rFonts w:cs="Arial"/>
          <w:szCs w:val="22"/>
        </w:rPr>
        <w:t xml:space="preserve"> February </w:t>
      </w:r>
      <w:r w:rsidR="00FE4DDA">
        <w:rPr>
          <w:rFonts w:cs="Arial"/>
          <w:szCs w:val="22"/>
        </w:rPr>
        <w:t>202</w:t>
      </w:r>
      <w:r w:rsidR="006024C0">
        <w:rPr>
          <w:rFonts w:cs="Arial"/>
          <w:szCs w:val="22"/>
        </w:rPr>
        <w:t>1</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58E2E0D8"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6024C0" w:rsidRPr="00C73001">
        <w:rPr>
          <w:b/>
          <w:bCs/>
        </w:rPr>
        <w:t>C20-0</w:t>
      </w:r>
      <w:r w:rsidR="00713B0B">
        <w:rPr>
          <w:b/>
          <w:bCs/>
        </w:rPr>
        <w:t>443</w:t>
      </w:r>
      <w:r w:rsidR="006024C0" w:rsidRPr="00C73001">
        <w:rPr>
          <w:b/>
          <w:bCs/>
        </w:rPr>
        <w:t>-1</w:t>
      </w:r>
      <w:r w:rsidR="001F0A9F">
        <w:rPr>
          <w:b/>
          <w:bCs/>
        </w:rPr>
        <w:t>53</w:t>
      </w:r>
      <w:r w:rsidR="001816CF">
        <w:rPr>
          <w:b/>
          <w:bCs/>
        </w:rPr>
        <w:t>8</w:t>
      </w:r>
    </w:p>
    <w:p w14:paraId="6325063C" w14:textId="5DB73CBB" w:rsidR="00713B0B" w:rsidRPr="001F0A9F" w:rsidRDefault="00A16C6E" w:rsidP="00713B0B">
      <w:pPr>
        <w:rPr>
          <w:b/>
          <w:iCs/>
        </w:rPr>
      </w:pPr>
      <w:r w:rsidRPr="00527D28">
        <w:rPr>
          <w:rFonts w:cs="Arial"/>
          <w:b/>
          <w:szCs w:val="22"/>
        </w:rPr>
        <w:t>TITLE</w:t>
      </w:r>
      <w:r w:rsidR="007E3428" w:rsidRPr="00527D28">
        <w:rPr>
          <w:rFonts w:cs="Arial"/>
          <w:b/>
          <w:szCs w:val="22"/>
        </w:rPr>
        <w:t>:</w:t>
      </w:r>
      <w:r w:rsidR="007E3428" w:rsidRPr="00527D28">
        <w:rPr>
          <w:rFonts w:cs="Arial"/>
          <w:b/>
        </w:rPr>
        <w:t xml:space="preserve"> </w:t>
      </w:r>
      <w:bookmarkStart w:id="0" w:name="_Hlk55808947"/>
      <w:r w:rsidR="001F0A9F" w:rsidRPr="001F0A9F">
        <w:rPr>
          <w:b/>
          <w:iCs/>
        </w:rPr>
        <w:t>Dispersion Model Selection for AERIUS UK</w:t>
      </w:r>
    </w:p>
    <w:bookmarkEnd w:id="0"/>
    <w:p w14:paraId="63DA184F" w14:textId="77777777" w:rsidR="00152FA5" w:rsidRPr="004C5D41" w:rsidRDefault="00152FA5"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6726E3E1"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r w:rsidR="00FE4DDA">
        <w:rPr>
          <w:rFonts w:cs="Arial"/>
          <w:szCs w:val="22"/>
        </w:rPr>
        <w:t xml:space="preserve"> as follows;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167BB41D"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22B98BF6" w14:textId="6530979B"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Contracts T&amp;S rates if applicable</w:t>
      </w:r>
    </w:p>
    <w:p w14:paraId="14350E0F" w14:textId="21E51806"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JNCC Design.pdf if required</w:t>
      </w:r>
    </w:p>
    <w:p w14:paraId="1D4E1413" w14:textId="77777777"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p>
    <w:p w14:paraId="72FF9BD5" w14:textId="6663E67B" w:rsidR="00152FA5" w:rsidRDefault="00152FA5"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3FC2F822" w14:textId="77777777"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11908247"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 xml:space="preserve">tion your tender must arrive </w:t>
      </w:r>
      <w:r w:rsidR="00194AF5" w:rsidRPr="00357F5A">
        <w:rPr>
          <w:rFonts w:cs="Arial"/>
          <w:szCs w:val="22"/>
        </w:rPr>
        <w:t>by</w:t>
      </w:r>
      <w:r w:rsidR="004C5D41" w:rsidRPr="00357F5A">
        <w:rPr>
          <w:rFonts w:cs="Arial"/>
          <w:szCs w:val="22"/>
        </w:rPr>
        <w:t xml:space="preserve"> </w:t>
      </w:r>
      <w:r w:rsidR="004C5D41" w:rsidRPr="00357F5A">
        <w:rPr>
          <w:rFonts w:cs="Arial"/>
          <w:b/>
          <w:szCs w:val="22"/>
        </w:rPr>
        <w:t>1</w:t>
      </w:r>
      <w:r w:rsidR="00930373">
        <w:rPr>
          <w:rFonts w:cs="Arial"/>
          <w:b/>
          <w:szCs w:val="22"/>
        </w:rPr>
        <w:t>6</w:t>
      </w:r>
      <w:r w:rsidR="004C5D41" w:rsidRPr="00357F5A">
        <w:rPr>
          <w:rFonts w:cs="Arial"/>
          <w:b/>
          <w:szCs w:val="22"/>
        </w:rPr>
        <w:t>:00</w:t>
      </w:r>
      <w:r w:rsidR="00194AF5" w:rsidRPr="00357F5A">
        <w:rPr>
          <w:rFonts w:cs="Arial"/>
          <w:szCs w:val="22"/>
        </w:rPr>
        <w:t xml:space="preserve"> </w:t>
      </w:r>
      <w:r w:rsidRPr="00357F5A">
        <w:rPr>
          <w:rFonts w:cs="Arial"/>
          <w:b/>
          <w:szCs w:val="22"/>
        </w:rPr>
        <w:t>hours</w:t>
      </w:r>
      <w:r w:rsidRPr="00357F5A">
        <w:rPr>
          <w:rFonts w:cs="Arial"/>
          <w:szCs w:val="22"/>
        </w:rPr>
        <w:t xml:space="preserve"> </w:t>
      </w:r>
      <w:r w:rsidRPr="00357F5A">
        <w:rPr>
          <w:rFonts w:cs="Arial"/>
          <w:b/>
          <w:szCs w:val="22"/>
        </w:rPr>
        <w:t>on</w:t>
      </w:r>
      <w:r w:rsidR="00247D2F" w:rsidRPr="00357F5A">
        <w:rPr>
          <w:rFonts w:cs="Arial"/>
          <w:b/>
          <w:szCs w:val="22"/>
        </w:rPr>
        <w:t xml:space="preserve"> </w:t>
      </w:r>
      <w:r w:rsidR="004D7006">
        <w:rPr>
          <w:rFonts w:cs="Arial"/>
          <w:b/>
          <w:szCs w:val="22"/>
        </w:rPr>
        <w:t>Tuesday 2 March</w:t>
      </w:r>
      <w:r w:rsidR="00930373">
        <w:rPr>
          <w:rFonts w:cs="Arial"/>
          <w:b/>
          <w:szCs w:val="22"/>
        </w:rPr>
        <w:t xml:space="preserve"> 2</w:t>
      </w:r>
      <w:r w:rsidR="007E3428" w:rsidRPr="00357F5A">
        <w:rPr>
          <w:rFonts w:cs="Arial"/>
          <w:b/>
          <w:szCs w:val="22"/>
        </w:rPr>
        <w:t>02</w:t>
      </w:r>
      <w:r w:rsidR="00533D61">
        <w:rPr>
          <w:rFonts w:cs="Arial"/>
          <w:b/>
          <w:szCs w:val="22"/>
        </w:rPr>
        <w:t>1</w:t>
      </w:r>
      <w:r w:rsidR="0085087C" w:rsidRPr="00357F5A">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D996C8E"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24119E"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66F5BF91"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24119E">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2100C6A2" w:rsidR="008A45AA" w:rsidRPr="00A1258A" w:rsidRDefault="008A45AA" w:rsidP="007E3428">
      <w:pPr>
        <w:contextualSpacing/>
        <w:rPr>
          <w:rFonts w:cs="Arial"/>
          <w:szCs w:val="22"/>
        </w:rPr>
      </w:pPr>
      <w:r w:rsidRPr="00A1258A">
        <w:rPr>
          <w:rFonts w:cs="Arial"/>
          <w:szCs w:val="22"/>
        </w:rPr>
        <w:t xml:space="preserve">JNCC's Project Manager for this work </w:t>
      </w:r>
      <w:r w:rsidR="00A93D38">
        <w:rPr>
          <w:rFonts w:cs="Arial"/>
          <w:szCs w:val="22"/>
        </w:rPr>
        <w:t>are listed below and</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00A93D38">
        <w:rPr>
          <w:rFonts w:cs="Arial"/>
          <w:szCs w:val="22"/>
        </w:rPr>
        <w:t xml:space="preserve"> </w:t>
      </w:r>
      <w:r w:rsidRPr="00A1258A">
        <w:rPr>
          <w:rFonts w:cs="Arial"/>
          <w:szCs w:val="22"/>
        </w:rPr>
        <w:t>should be contacted if you require any</w:t>
      </w:r>
      <w:r w:rsidR="00425E31">
        <w:rPr>
          <w:rFonts w:cs="Arial"/>
          <w:szCs w:val="22"/>
        </w:rPr>
        <w:t xml:space="preserve"> technical</w:t>
      </w:r>
      <w:r w:rsidRPr="00A1258A">
        <w:rPr>
          <w:rFonts w:cs="Arial"/>
          <w:szCs w:val="22"/>
        </w:rPr>
        <w:t xml:space="preserve"> clarification relating</w:t>
      </w:r>
      <w:r w:rsidR="00425E31">
        <w:rPr>
          <w:rFonts w:cs="Arial"/>
          <w:szCs w:val="22"/>
        </w:rPr>
        <w:t xml:space="preserve"> to</w:t>
      </w:r>
      <w:r w:rsidRPr="00A1258A">
        <w:rPr>
          <w:rFonts w:cs="Arial"/>
          <w:szCs w:val="22"/>
        </w:rPr>
        <w:t xml:space="preserve"> the specification.</w:t>
      </w:r>
    </w:p>
    <w:p w14:paraId="5A9CEF57" w14:textId="78DD4318" w:rsidR="008A45AA" w:rsidRDefault="008A45AA" w:rsidP="008A45AA">
      <w:pPr>
        <w:tabs>
          <w:tab w:val="left" w:pos="-720"/>
          <w:tab w:val="left" w:pos="720"/>
          <w:tab w:val="left" w:pos="1440"/>
          <w:tab w:val="left" w:pos="2160"/>
          <w:tab w:val="left" w:pos="2520"/>
        </w:tabs>
        <w:jc w:val="both"/>
        <w:rPr>
          <w:rFonts w:cs="Arial"/>
          <w:szCs w:val="22"/>
        </w:rPr>
      </w:pPr>
    </w:p>
    <w:p w14:paraId="5B63F46A" w14:textId="131A8C08" w:rsidR="00E80CBE" w:rsidRDefault="00713B0B" w:rsidP="008A45AA">
      <w:pPr>
        <w:tabs>
          <w:tab w:val="left" w:pos="-720"/>
          <w:tab w:val="left" w:pos="720"/>
          <w:tab w:val="left" w:pos="1440"/>
          <w:tab w:val="left" w:pos="2160"/>
          <w:tab w:val="left" w:pos="2520"/>
        </w:tabs>
        <w:jc w:val="both"/>
        <w:rPr>
          <w:rFonts w:cs="Arial"/>
          <w:szCs w:val="22"/>
        </w:rPr>
      </w:pPr>
      <w:r>
        <w:rPr>
          <w:rFonts w:cs="Arial"/>
          <w:szCs w:val="22"/>
        </w:rPr>
        <w:t>Susan Zappala</w:t>
      </w:r>
    </w:p>
    <w:p w14:paraId="4A217303" w14:textId="2CE3CE4B" w:rsidR="00E80CBE" w:rsidRDefault="00E80CBE" w:rsidP="00E80CBE">
      <w:pPr>
        <w:contextualSpacing/>
      </w:pPr>
      <w:r>
        <w:t xml:space="preserve">Email: </w:t>
      </w:r>
      <w:hyperlink r:id="rId9" w:history="1">
        <w:r w:rsidR="00713B0B" w:rsidRPr="00082624">
          <w:rPr>
            <w:rStyle w:val="Hyperlink"/>
          </w:rPr>
          <w:t>susan.zappala@jncc.gov.uk</w:t>
        </w:r>
      </w:hyperlink>
    </w:p>
    <w:p w14:paraId="1C1FFEBF" w14:textId="127C9BB6" w:rsidR="00E80CBE" w:rsidRDefault="00E80CBE" w:rsidP="008A45AA">
      <w:pPr>
        <w:tabs>
          <w:tab w:val="left" w:pos="-720"/>
          <w:tab w:val="left" w:pos="720"/>
          <w:tab w:val="left" w:pos="1440"/>
          <w:tab w:val="left" w:pos="2160"/>
          <w:tab w:val="left" w:pos="2520"/>
        </w:tabs>
        <w:jc w:val="both"/>
        <w:rPr>
          <w:rFonts w:cs="Arial"/>
          <w:szCs w:val="22"/>
        </w:rPr>
      </w:pPr>
    </w:p>
    <w:p w14:paraId="5196CC8C" w14:textId="22DC7248"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w:t>
      </w:r>
      <w:r w:rsidR="00425E31">
        <w:rPr>
          <w:rFonts w:cs="Arial"/>
          <w:szCs w:val="22"/>
        </w:rPr>
        <w:t xml:space="preserve"> or </w:t>
      </w:r>
      <w:hyperlink r:id="rId10" w:history="1">
        <w:r w:rsidR="006B320C" w:rsidRPr="008E4267">
          <w:rPr>
            <w:rStyle w:val="Hyperlink"/>
            <w:rFonts w:cs="Arial"/>
            <w:szCs w:val="22"/>
          </w:rPr>
          <w:t>contract.queries@jncc.gov.uk</w:t>
        </w:r>
      </w:hyperlink>
      <w:r w:rsidR="006B320C">
        <w:rPr>
          <w:rFonts w:cs="Arial"/>
          <w:szCs w:val="22"/>
        </w:rPr>
        <w:tab/>
      </w:r>
      <w:r w:rsidRPr="00A1258A">
        <w:rPr>
          <w:rFonts w:cs="Arial"/>
          <w:szCs w:val="22"/>
        </w:rPr>
        <w:t xml:space="preserve">if you have </w:t>
      </w:r>
      <w:r w:rsidR="006B320C">
        <w:rPr>
          <w:rFonts w:cs="Arial"/>
          <w:szCs w:val="22"/>
        </w:rPr>
        <w:t xml:space="preserve">any </w:t>
      </w:r>
      <w:r w:rsidRPr="00A1258A">
        <w:rPr>
          <w:rFonts w:cs="Arial"/>
          <w:szCs w:val="22"/>
        </w:rPr>
        <w:t xml:space="preserve">queries </w:t>
      </w:r>
      <w:r w:rsidR="00425E31">
        <w:rPr>
          <w:rFonts w:cs="Arial"/>
          <w:szCs w:val="22"/>
        </w:rPr>
        <w:t>relat</w:t>
      </w:r>
      <w:r w:rsidR="006B320C">
        <w:rPr>
          <w:rFonts w:cs="Arial"/>
          <w:szCs w:val="22"/>
        </w:rPr>
        <w:t>ing</w:t>
      </w:r>
      <w:r w:rsidR="00425E31">
        <w:rPr>
          <w:rFonts w:cs="Arial"/>
          <w:szCs w:val="22"/>
        </w:rPr>
        <w:t xml:space="preserve"> to the administration of this procurement opportunity.</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7531ADF1" w14:textId="3677A5F5" w:rsidR="00945673" w:rsidRDefault="00945673" w:rsidP="007B4816"/>
    <w:p w14:paraId="27268751" w14:textId="0659105F" w:rsidR="0024119E" w:rsidRDefault="0024119E" w:rsidP="007B4816">
      <w:r w:rsidRPr="0024119E">
        <w:rPr>
          <w:noProof/>
        </w:rPr>
        <w:drawing>
          <wp:inline distT="0" distB="0" distL="0" distR="0" wp14:anchorId="6BD840B4" wp14:editId="61C9B3D3">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0B29297D" w14:textId="4529639F" w:rsidR="0024119E" w:rsidRDefault="0024119E" w:rsidP="007B4816"/>
    <w:p w14:paraId="5FDFA1FA" w14:textId="77777777" w:rsidR="0024119E" w:rsidRPr="007B4816" w:rsidRDefault="0024119E" w:rsidP="007B4816"/>
    <w:p w14:paraId="0DEAE6F2" w14:textId="1583D03C" w:rsidR="00945673" w:rsidRDefault="0024119E"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r w:rsidRPr="00A1258A">
        <w:rPr>
          <w:rFonts w:cs="Arial"/>
          <w:szCs w:val="22"/>
        </w:rPr>
        <w:t>on behalf of the JNCC Support Co.</w:t>
      </w:r>
    </w:p>
    <w:p w14:paraId="7C6C9080" w14:textId="77777777" w:rsidR="00A16C6E" w:rsidRPr="00A1258A" w:rsidRDefault="00A16C6E" w:rsidP="00A16C6E">
      <w:pPr>
        <w:jc w:val="both"/>
        <w:rPr>
          <w:rFonts w:cs="Arial"/>
          <w:b/>
          <w:szCs w:val="22"/>
        </w:rPr>
      </w:pPr>
      <w:r w:rsidRPr="00A1258A">
        <w:rPr>
          <w:rFonts w:cs="Arial"/>
          <w:b/>
          <w:szCs w:val="22"/>
        </w:rPr>
        <w:lastRenderedPageBreak/>
        <w:t>This must be completed and returned</w:t>
      </w:r>
    </w:p>
    <w:p w14:paraId="506F182E" w14:textId="5A62D940" w:rsidR="00740985" w:rsidRDefault="00740985" w:rsidP="00BE78C6">
      <w:pPr>
        <w:tabs>
          <w:tab w:val="left" w:pos="-720"/>
          <w:tab w:val="left" w:pos="720"/>
          <w:tab w:val="left" w:pos="1440"/>
          <w:tab w:val="left" w:pos="2160"/>
          <w:tab w:val="left" w:pos="2520"/>
        </w:tabs>
        <w:jc w:val="both"/>
        <w:rPr>
          <w:rFonts w:cs="Arial"/>
          <w:b/>
          <w:szCs w:val="22"/>
        </w:rPr>
      </w:pPr>
    </w:p>
    <w:p w14:paraId="436224B3" w14:textId="60CDE376" w:rsidR="00713B0B" w:rsidRPr="002220C9" w:rsidRDefault="00E80CBE" w:rsidP="00713B0B">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713B0B" w:rsidRPr="002220C9">
        <w:rPr>
          <w:rFonts w:cs="Arial"/>
          <w:b/>
          <w:szCs w:val="22"/>
        </w:rPr>
        <w:t xml:space="preserve">CONTRACT NO: </w:t>
      </w:r>
      <w:r w:rsidR="00713B0B" w:rsidRPr="00C73001">
        <w:rPr>
          <w:b/>
          <w:bCs/>
        </w:rPr>
        <w:t>C20-0</w:t>
      </w:r>
      <w:r w:rsidR="00713B0B">
        <w:rPr>
          <w:b/>
          <w:bCs/>
        </w:rPr>
        <w:t>443</w:t>
      </w:r>
      <w:r w:rsidR="00713B0B" w:rsidRPr="00C73001">
        <w:rPr>
          <w:b/>
          <w:bCs/>
        </w:rPr>
        <w:t>-15</w:t>
      </w:r>
      <w:r w:rsidR="00930373">
        <w:rPr>
          <w:b/>
          <w:bCs/>
        </w:rPr>
        <w:t>3</w:t>
      </w:r>
      <w:r w:rsidR="004E4FE6">
        <w:rPr>
          <w:b/>
          <w:bCs/>
        </w:rPr>
        <w:t>8</w:t>
      </w:r>
    </w:p>
    <w:p w14:paraId="2726C2AB" w14:textId="345D57DA" w:rsidR="00713B0B" w:rsidRPr="00930373" w:rsidRDefault="00713B0B" w:rsidP="00713B0B">
      <w:pPr>
        <w:rPr>
          <w:b/>
        </w:rPr>
      </w:pPr>
      <w:r w:rsidRPr="00527D28">
        <w:rPr>
          <w:rFonts w:cs="Arial"/>
          <w:b/>
          <w:szCs w:val="22"/>
        </w:rPr>
        <w:t>TITLE</w:t>
      </w:r>
      <w:r w:rsidRPr="00930373">
        <w:rPr>
          <w:rFonts w:cs="Arial"/>
          <w:b/>
          <w:szCs w:val="22"/>
        </w:rPr>
        <w:t>:</w:t>
      </w:r>
      <w:r w:rsidRPr="00930373">
        <w:rPr>
          <w:rFonts w:cs="Arial"/>
          <w:b/>
        </w:rPr>
        <w:t xml:space="preserve"> </w:t>
      </w:r>
      <w:r w:rsidR="00930373" w:rsidRPr="00930373">
        <w:rPr>
          <w:b/>
        </w:rPr>
        <w:t>Dispersion Model Selection for AERIUS UK</w:t>
      </w:r>
    </w:p>
    <w:p w14:paraId="123FC08D" w14:textId="328662E0"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537EC0B8"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24119E"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2BBC2" w14:textId="77777777" w:rsidR="0081387A" w:rsidRDefault="0081387A">
      <w:r>
        <w:separator/>
      </w:r>
    </w:p>
  </w:endnote>
  <w:endnote w:type="continuationSeparator" w:id="0">
    <w:p w14:paraId="11EB9084" w14:textId="77777777" w:rsidR="0081387A" w:rsidRDefault="0081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F8BB8" w14:textId="77777777" w:rsidR="00B35D12" w:rsidRDefault="00B3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154897BB"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r w:rsidR="0024119E">
            <w:t>Monk stone</w:t>
          </w:r>
          <w:r>
            <w:t xml:space="preserve"> House, </w:t>
          </w:r>
          <w:r>
            <w:br/>
            <w:t>City Road, Peterborough, PE1 1JY, UK.</w:t>
          </w:r>
        </w:p>
      </w:tc>
    </w:tr>
  </w:tbl>
  <w:p w14:paraId="1583F5D5"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B2505" w14:textId="77777777" w:rsidR="0081387A" w:rsidRDefault="0081387A">
      <w:r>
        <w:separator/>
      </w:r>
    </w:p>
  </w:footnote>
  <w:footnote w:type="continuationSeparator" w:id="0">
    <w:p w14:paraId="5D621B11" w14:textId="77777777" w:rsidR="0081387A" w:rsidRDefault="00813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C3A96" w14:textId="77777777" w:rsidR="00B35D12" w:rsidRDefault="00B35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215C5" w14:textId="77777777" w:rsidR="00B35D12" w:rsidRDefault="00B3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40DF7"/>
    <w:rsid w:val="00055B9F"/>
    <w:rsid w:val="00061195"/>
    <w:rsid w:val="000B6354"/>
    <w:rsid w:val="000D2CC0"/>
    <w:rsid w:val="000F558C"/>
    <w:rsid w:val="000F5592"/>
    <w:rsid w:val="0010188F"/>
    <w:rsid w:val="00116AF5"/>
    <w:rsid w:val="001243C6"/>
    <w:rsid w:val="0013545E"/>
    <w:rsid w:val="00152FA5"/>
    <w:rsid w:val="0016733E"/>
    <w:rsid w:val="001816CF"/>
    <w:rsid w:val="0018612A"/>
    <w:rsid w:val="00187802"/>
    <w:rsid w:val="00194AF5"/>
    <w:rsid w:val="001D6660"/>
    <w:rsid w:val="001F0A9F"/>
    <w:rsid w:val="001F27C4"/>
    <w:rsid w:val="001F3A92"/>
    <w:rsid w:val="001F64A9"/>
    <w:rsid w:val="001F7871"/>
    <w:rsid w:val="002024F1"/>
    <w:rsid w:val="00204DA6"/>
    <w:rsid w:val="002075B6"/>
    <w:rsid w:val="002137D2"/>
    <w:rsid w:val="00220557"/>
    <w:rsid w:val="002220C9"/>
    <w:rsid w:val="0024119E"/>
    <w:rsid w:val="00247D2F"/>
    <w:rsid w:val="00256697"/>
    <w:rsid w:val="0028607C"/>
    <w:rsid w:val="002A1DCA"/>
    <w:rsid w:val="002F7C55"/>
    <w:rsid w:val="003025AA"/>
    <w:rsid w:val="00306741"/>
    <w:rsid w:val="00343FDA"/>
    <w:rsid w:val="00351594"/>
    <w:rsid w:val="00355E37"/>
    <w:rsid w:val="00357F5A"/>
    <w:rsid w:val="00380CD4"/>
    <w:rsid w:val="003A09F2"/>
    <w:rsid w:val="003B167D"/>
    <w:rsid w:val="003C0E31"/>
    <w:rsid w:val="003F53B4"/>
    <w:rsid w:val="00414A80"/>
    <w:rsid w:val="00415DB0"/>
    <w:rsid w:val="00425E31"/>
    <w:rsid w:val="00433762"/>
    <w:rsid w:val="0045075D"/>
    <w:rsid w:val="0046124B"/>
    <w:rsid w:val="0046526B"/>
    <w:rsid w:val="004B0564"/>
    <w:rsid w:val="004C5D41"/>
    <w:rsid w:val="004D253F"/>
    <w:rsid w:val="004D7006"/>
    <w:rsid w:val="004E3B01"/>
    <w:rsid w:val="004E4FE6"/>
    <w:rsid w:val="004F0411"/>
    <w:rsid w:val="00527D28"/>
    <w:rsid w:val="00533D61"/>
    <w:rsid w:val="00536C6F"/>
    <w:rsid w:val="00537963"/>
    <w:rsid w:val="00562FF8"/>
    <w:rsid w:val="00564A2D"/>
    <w:rsid w:val="00565BB1"/>
    <w:rsid w:val="00587F2C"/>
    <w:rsid w:val="00593929"/>
    <w:rsid w:val="005C511D"/>
    <w:rsid w:val="005F340B"/>
    <w:rsid w:val="00601C6A"/>
    <w:rsid w:val="006024C0"/>
    <w:rsid w:val="00603FA2"/>
    <w:rsid w:val="00605EB3"/>
    <w:rsid w:val="00612A79"/>
    <w:rsid w:val="006216E2"/>
    <w:rsid w:val="00626C50"/>
    <w:rsid w:val="006347A2"/>
    <w:rsid w:val="00641A1C"/>
    <w:rsid w:val="00646E17"/>
    <w:rsid w:val="00685F3C"/>
    <w:rsid w:val="006B320C"/>
    <w:rsid w:val="006E2BA3"/>
    <w:rsid w:val="006E6311"/>
    <w:rsid w:val="00713B0B"/>
    <w:rsid w:val="00720EA7"/>
    <w:rsid w:val="007252D6"/>
    <w:rsid w:val="00740985"/>
    <w:rsid w:val="00753D22"/>
    <w:rsid w:val="00790C2E"/>
    <w:rsid w:val="007A05B4"/>
    <w:rsid w:val="007D718F"/>
    <w:rsid w:val="007E16B2"/>
    <w:rsid w:val="007E3428"/>
    <w:rsid w:val="007F0FDF"/>
    <w:rsid w:val="007F4748"/>
    <w:rsid w:val="00801DB5"/>
    <w:rsid w:val="008043AA"/>
    <w:rsid w:val="0081387A"/>
    <w:rsid w:val="00826963"/>
    <w:rsid w:val="00844E05"/>
    <w:rsid w:val="0085087C"/>
    <w:rsid w:val="008756CE"/>
    <w:rsid w:val="008A45AA"/>
    <w:rsid w:val="008D1C69"/>
    <w:rsid w:val="008E3E80"/>
    <w:rsid w:val="008F207E"/>
    <w:rsid w:val="00917CD8"/>
    <w:rsid w:val="00926729"/>
    <w:rsid w:val="00927848"/>
    <w:rsid w:val="00930373"/>
    <w:rsid w:val="00945673"/>
    <w:rsid w:val="0095369B"/>
    <w:rsid w:val="0096448D"/>
    <w:rsid w:val="009661D7"/>
    <w:rsid w:val="009746DC"/>
    <w:rsid w:val="009746E2"/>
    <w:rsid w:val="00986B2C"/>
    <w:rsid w:val="0099710A"/>
    <w:rsid w:val="009B573B"/>
    <w:rsid w:val="009B76E2"/>
    <w:rsid w:val="009E70F6"/>
    <w:rsid w:val="00A16C6E"/>
    <w:rsid w:val="00A303C3"/>
    <w:rsid w:val="00A34ED9"/>
    <w:rsid w:val="00A70523"/>
    <w:rsid w:val="00A733A0"/>
    <w:rsid w:val="00A93D38"/>
    <w:rsid w:val="00AB6670"/>
    <w:rsid w:val="00AF48B9"/>
    <w:rsid w:val="00AF4DED"/>
    <w:rsid w:val="00B017CA"/>
    <w:rsid w:val="00B35D12"/>
    <w:rsid w:val="00B50110"/>
    <w:rsid w:val="00B57869"/>
    <w:rsid w:val="00B71DD3"/>
    <w:rsid w:val="00B81D56"/>
    <w:rsid w:val="00BA4629"/>
    <w:rsid w:val="00BC185E"/>
    <w:rsid w:val="00BE3CEB"/>
    <w:rsid w:val="00BE78C6"/>
    <w:rsid w:val="00BF20EA"/>
    <w:rsid w:val="00C135C7"/>
    <w:rsid w:val="00C1397B"/>
    <w:rsid w:val="00C2014B"/>
    <w:rsid w:val="00C26F46"/>
    <w:rsid w:val="00C27582"/>
    <w:rsid w:val="00C41F47"/>
    <w:rsid w:val="00C70370"/>
    <w:rsid w:val="00C86EE6"/>
    <w:rsid w:val="00C936C1"/>
    <w:rsid w:val="00D013DD"/>
    <w:rsid w:val="00D062D4"/>
    <w:rsid w:val="00D3289B"/>
    <w:rsid w:val="00D81234"/>
    <w:rsid w:val="00D83EC8"/>
    <w:rsid w:val="00D95295"/>
    <w:rsid w:val="00D9587E"/>
    <w:rsid w:val="00DB51C4"/>
    <w:rsid w:val="00DC1BBF"/>
    <w:rsid w:val="00DC4702"/>
    <w:rsid w:val="00DC63D2"/>
    <w:rsid w:val="00DE20EE"/>
    <w:rsid w:val="00DF365C"/>
    <w:rsid w:val="00E20E8C"/>
    <w:rsid w:val="00E445BB"/>
    <w:rsid w:val="00E80CBE"/>
    <w:rsid w:val="00ED5109"/>
    <w:rsid w:val="00ED6667"/>
    <w:rsid w:val="00EE04D3"/>
    <w:rsid w:val="00F14FF3"/>
    <w:rsid w:val="00F22B02"/>
    <w:rsid w:val="00F349A6"/>
    <w:rsid w:val="00F9171A"/>
    <w:rsid w:val="00FD4135"/>
    <w:rsid w:val="00FE4DDA"/>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904025623">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contract.queries@jncc.gov.uk"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susan.zappala@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7B46F-8380-4992-B39A-50CD7EBA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0</TotalTime>
  <Pages>3</Pages>
  <Words>605</Words>
  <Characters>3573</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2</cp:revision>
  <cp:lastPrinted>2015-09-09T10:53:00Z</cp:lastPrinted>
  <dcterms:created xsi:type="dcterms:W3CDTF">2021-02-10T09:40:00Z</dcterms:created>
  <dcterms:modified xsi:type="dcterms:W3CDTF">2021-02-10T09:40:00Z</dcterms:modified>
</cp:coreProperties>
</file>